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85FE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5FEB">
              <w:rPr>
                <w:b/>
                <w:sz w:val="26"/>
                <w:szCs w:val="26"/>
                <w:lang w:val="en-US"/>
              </w:rPr>
              <w:t>203C_071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85FEB" w:rsidRDefault="000B46FC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85FEB">
              <w:rPr>
                <w:b/>
                <w:sz w:val="26"/>
                <w:szCs w:val="26"/>
                <w:lang w:val="en-US"/>
              </w:rPr>
              <w:t>2076257</w:t>
            </w:r>
            <w:r w:rsidR="00C44B8B" w:rsidRPr="00B85FE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 w:rsidRPr="009A6FE4">
        <w:rPr>
          <w:b/>
          <w:bCs/>
          <w:sz w:val="26"/>
          <w:szCs w:val="26"/>
        </w:rPr>
        <w:t>траверс</w:t>
      </w:r>
      <w:r w:rsidR="00843900" w:rsidRPr="009A6FE4">
        <w:rPr>
          <w:b/>
          <w:sz w:val="26"/>
          <w:szCs w:val="26"/>
        </w:rPr>
        <w:t xml:space="preserve"> </w:t>
      </w:r>
      <w:r w:rsidR="00A83109">
        <w:rPr>
          <w:b/>
          <w:sz w:val="26"/>
          <w:szCs w:val="26"/>
        </w:rPr>
        <w:t>(</w:t>
      </w:r>
      <w:r w:rsidR="000B46FC" w:rsidRPr="009A6FE4">
        <w:rPr>
          <w:b/>
          <w:sz w:val="26"/>
          <w:szCs w:val="26"/>
        </w:rPr>
        <w:t>Траверса ТМ</w:t>
      </w:r>
      <w:r w:rsidR="00FD6F6A" w:rsidRPr="00FD6F6A">
        <w:rPr>
          <w:b/>
          <w:sz w:val="26"/>
          <w:szCs w:val="26"/>
        </w:rPr>
        <w:t>13</w:t>
      </w:r>
      <w:r w:rsidR="000B46FC" w:rsidRPr="009A6FE4">
        <w:rPr>
          <w:b/>
          <w:sz w:val="26"/>
          <w:szCs w:val="26"/>
        </w:rPr>
        <w:t xml:space="preserve"> </w:t>
      </w:r>
      <w:r w:rsidR="00FD6F6A" w:rsidRPr="00FD6F6A">
        <w:rPr>
          <w:b/>
          <w:sz w:val="26"/>
          <w:szCs w:val="26"/>
        </w:rPr>
        <w:t>25.0016-12</w:t>
      </w:r>
      <w:r w:rsidR="00A83109">
        <w:rPr>
          <w:b/>
          <w:sz w:val="26"/>
          <w:szCs w:val="26"/>
        </w:rPr>
        <w:t>)</w:t>
      </w:r>
      <w:r w:rsidR="004A44F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A44FD">
        <w:rPr>
          <w:b/>
          <w:sz w:val="26"/>
          <w:szCs w:val="26"/>
          <w:u w:val="single"/>
        </w:rPr>
        <w:t>203</w:t>
      </w:r>
      <w:r w:rsidR="00F115B9" w:rsidRPr="004A44FD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A83109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A83109">
        <w:rPr>
          <w:sz w:val="24"/>
          <w:szCs w:val="24"/>
        </w:rPr>
        <w:t xml:space="preserve">требования, характеристики </w:t>
      </w:r>
      <w:r w:rsidR="00D601A5" w:rsidRPr="00A83109">
        <w:rPr>
          <w:sz w:val="24"/>
          <w:szCs w:val="24"/>
        </w:rPr>
        <w:t>траверс</w:t>
      </w:r>
      <w:r w:rsidR="004F4E9E" w:rsidRPr="00A83109">
        <w:rPr>
          <w:sz w:val="24"/>
          <w:szCs w:val="24"/>
        </w:rPr>
        <w:t xml:space="preserve"> должны соответствовать </w:t>
      </w:r>
      <w:r w:rsidR="001759FB" w:rsidRPr="00A83109">
        <w:rPr>
          <w:sz w:val="24"/>
          <w:szCs w:val="24"/>
        </w:rPr>
        <w:t>требованиям</w:t>
      </w:r>
      <w:r w:rsidR="001759FB" w:rsidRPr="00A83109">
        <w:rPr>
          <w:color w:val="FF0000"/>
          <w:sz w:val="24"/>
          <w:szCs w:val="24"/>
        </w:rPr>
        <w:t> </w:t>
      </w:r>
      <w:bookmarkStart w:id="1" w:name="Поле4"/>
      <w:r w:rsidR="009A6FE4" w:rsidRPr="00A83109">
        <w:rPr>
          <w:sz w:val="24"/>
          <w:szCs w:val="24"/>
        </w:rPr>
        <w:t>Типового проекта</w:t>
      </w:r>
      <w:r w:rsidR="000B46FC" w:rsidRPr="00A83109">
        <w:rPr>
          <w:sz w:val="24"/>
          <w:szCs w:val="24"/>
        </w:rPr>
        <w:t xml:space="preserve"> </w:t>
      </w:r>
      <w:r w:rsidR="00FD6F6A" w:rsidRPr="00FD6F6A">
        <w:rPr>
          <w:b/>
          <w:sz w:val="26"/>
          <w:szCs w:val="26"/>
        </w:rPr>
        <w:t>25.0016-12</w:t>
      </w:r>
      <w:r w:rsidR="0073431B" w:rsidRPr="00A83109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A44FD" w:rsidRDefault="004A44FD" w:rsidP="00D128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  <w:bookmarkStart w:id="2" w:name="_GoBack"/>
      <w:bookmarkEnd w:id="2"/>
    </w:p>
    <w:p w:rsidR="004A44FD" w:rsidRDefault="004A44FD" w:rsidP="004A44F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A44FD" w:rsidRDefault="004A44FD" w:rsidP="004A44F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A44FD" w:rsidRDefault="004A44FD" w:rsidP="004A44F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A44FD" w:rsidRDefault="004A44FD" w:rsidP="004A44F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A44FD" w:rsidRDefault="004A44FD" w:rsidP="004A44F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A44FD" w:rsidRDefault="004A44FD" w:rsidP="004A44F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</w:t>
      </w:r>
      <w:proofErr w:type="gramEnd"/>
      <w:r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:rsidR="004A44FD" w:rsidRDefault="004A44FD" w:rsidP="004A44F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A44FD" w:rsidRDefault="004A44FD" w:rsidP="004A44F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A44FD" w:rsidRDefault="004A44FD" w:rsidP="004A44F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A44FD" w:rsidRDefault="004A44FD" w:rsidP="004A44F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A44FD" w:rsidRDefault="004A44FD" w:rsidP="004A44F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A44FD" w:rsidRDefault="004A44FD" w:rsidP="004A44F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A44FD" w:rsidRDefault="004A44FD" w:rsidP="004A44F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A44FD" w:rsidRDefault="00D128ED" w:rsidP="004A44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A83109">
        <w:rPr>
          <w:sz w:val="24"/>
          <w:szCs w:val="24"/>
        </w:rPr>
        <w:t>Типового проекта 3.407.1-143.8.11</w:t>
      </w:r>
      <w:r w:rsidR="004A44FD">
        <w:rPr>
          <w:sz w:val="26"/>
          <w:szCs w:val="26"/>
        </w:rPr>
        <w:t>;</w:t>
      </w:r>
    </w:p>
    <w:p w:rsidR="004A44FD" w:rsidRDefault="004A44FD" w:rsidP="004A44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A44FD" w:rsidRDefault="004A44FD" w:rsidP="004A44F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A44FD" w:rsidRDefault="004A44FD" w:rsidP="004A44F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A44FD" w:rsidRDefault="004A44FD" w:rsidP="004A44F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A44FD" w:rsidRDefault="004A44FD" w:rsidP="004A44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A44FD" w:rsidRDefault="004A44FD" w:rsidP="004A44F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A44FD" w:rsidRDefault="004A44FD" w:rsidP="004A44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A44FD" w:rsidRDefault="004A44FD" w:rsidP="004A44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A44FD" w:rsidRDefault="004A44FD" w:rsidP="004A44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A44FD" w:rsidRDefault="004A44FD" w:rsidP="00D128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A44FD" w:rsidRDefault="004A44FD" w:rsidP="004A44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A44FD" w:rsidRDefault="004A44FD" w:rsidP="004A44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44FD" w:rsidRDefault="004A44FD" w:rsidP="00D128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A44FD" w:rsidRDefault="004A44FD" w:rsidP="004A44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A44FD" w:rsidRDefault="004A44FD" w:rsidP="004A44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44FD" w:rsidRDefault="004A44FD" w:rsidP="00D128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A44FD" w:rsidRDefault="004A44FD" w:rsidP="004A44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A44FD" w:rsidRDefault="004A44FD" w:rsidP="004A44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A44FD" w:rsidRDefault="004A44FD" w:rsidP="004A44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A44FD" w:rsidRDefault="004A44FD" w:rsidP="004A44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A44FD" w:rsidRDefault="004A44FD" w:rsidP="004A44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4A44FD" w:rsidRDefault="004A44FD" w:rsidP="004A44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A44FD" w:rsidRDefault="004A44FD" w:rsidP="004A44F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A44FD" w:rsidRDefault="004A44FD" w:rsidP="004A44F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A44FD" w:rsidRDefault="004A44FD" w:rsidP="00D128E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A44FD" w:rsidRDefault="004A44FD" w:rsidP="004A44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A44FD" w:rsidRDefault="004A44FD" w:rsidP="004A44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7BE" w:rsidRDefault="00BB07BE">
      <w:r>
        <w:separator/>
      </w:r>
    </w:p>
  </w:endnote>
  <w:endnote w:type="continuationSeparator" w:id="0">
    <w:p w:rsidR="00BB07BE" w:rsidRDefault="00BB0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7BE" w:rsidRDefault="00BB07BE">
      <w:r>
        <w:separator/>
      </w:r>
    </w:p>
  </w:footnote>
  <w:footnote w:type="continuationSeparator" w:id="0">
    <w:p w:rsidR="00BB07BE" w:rsidRDefault="00BB0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0D7A856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6F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46F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F9D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727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4FD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267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11BC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1CC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E6D32"/>
    <w:rsid w:val="007F04C6"/>
    <w:rsid w:val="007F0742"/>
    <w:rsid w:val="007F0EA0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6FE4"/>
    <w:rsid w:val="009B0605"/>
    <w:rsid w:val="009B09DD"/>
    <w:rsid w:val="009B0F7C"/>
    <w:rsid w:val="009B1C82"/>
    <w:rsid w:val="009B1CE7"/>
    <w:rsid w:val="009B1DE5"/>
    <w:rsid w:val="009B2726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4E95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109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5FEB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7BE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28ED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420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F6A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05FB1-90E3-4735-9192-C3941C821F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B1443B3-74EC-44E2-8640-9AB16C66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CBA954-DD84-4EA2-A337-EE9BC83868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C18BF6-0717-45BE-8FCE-86AA9620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12</TotalTime>
  <Pages>3</Pages>
  <Words>788</Words>
  <Characters>6063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Столяров Николай Владимирович</cp:lastModifiedBy>
  <cp:revision>10</cp:revision>
  <cp:lastPrinted>2010-09-30T14:29:00Z</cp:lastPrinted>
  <dcterms:created xsi:type="dcterms:W3CDTF">2015-05-18T13:53:00Z</dcterms:created>
  <dcterms:modified xsi:type="dcterms:W3CDTF">2016-03-09T08:41:00Z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